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E8BA1" w14:textId="77777777" w:rsidR="004417FA" w:rsidRDefault="004417FA" w:rsidP="004417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WESTMELES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787F6551" w14:textId="77777777" w:rsidR="004417FA" w:rsidRDefault="004417FA" w:rsidP="004417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Lindsey, Lincolnshire.</w:t>
      </w:r>
    </w:p>
    <w:p w14:paraId="4A5EDFB8" w14:textId="77777777" w:rsidR="004417FA" w:rsidRDefault="004417FA" w:rsidP="004417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B96319" w14:textId="77777777" w:rsidR="004417FA" w:rsidRDefault="004417FA" w:rsidP="004417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1B73F9" w14:textId="77777777" w:rsidR="004417FA" w:rsidRDefault="004417FA" w:rsidP="004417FA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Lindsey the tax of a fifteenth and a tenth granted to the King at the last Parliament.</w:t>
      </w:r>
    </w:p>
    <w:p w14:paraId="033CF2A6" w14:textId="77777777" w:rsidR="004417FA" w:rsidRDefault="004417FA" w:rsidP="004417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54357FF4" w14:textId="77777777" w:rsidR="004417FA" w:rsidRDefault="004417FA" w:rsidP="004417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7A8F95" w14:textId="77777777" w:rsidR="004417FA" w:rsidRDefault="004417FA" w:rsidP="004417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30CBD" w14:textId="77777777" w:rsidR="004417FA" w:rsidRDefault="004417FA" w:rsidP="004417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2021</w:t>
      </w:r>
    </w:p>
    <w:p w14:paraId="4E201D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F5D2C" w14:textId="77777777" w:rsidR="004417FA" w:rsidRDefault="004417FA" w:rsidP="009139A6">
      <w:r>
        <w:separator/>
      </w:r>
    </w:p>
  </w:endnote>
  <w:endnote w:type="continuationSeparator" w:id="0">
    <w:p w14:paraId="257EE8FA" w14:textId="77777777" w:rsidR="004417FA" w:rsidRDefault="004417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82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FE2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B91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E0614" w14:textId="77777777" w:rsidR="004417FA" w:rsidRDefault="004417FA" w:rsidP="009139A6">
      <w:r>
        <w:separator/>
      </w:r>
    </w:p>
  </w:footnote>
  <w:footnote w:type="continuationSeparator" w:id="0">
    <w:p w14:paraId="0D99790A" w14:textId="77777777" w:rsidR="004417FA" w:rsidRDefault="004417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7A1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98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0F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7FA"/>
    <w:rsid w:val="000666E0"/>
    <w:rsid w:val="002510B7"/>
    <w:rsid w:val="004417F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D4BBE"/>
  <w15:chartTrackingRefBased/>
  <w15:docId w15:val="{78C21B8F-C1DE-4D6A-B1B6-EDBDD1F5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2021-06-04T10:10:00Z</dcterms:created>
  <dcterms:modified xsi:type="dcterms:W3CDTF">2021-06-04T10:11:00Z</dcterms:modified>
</cp:coreProperties>
</file>